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52C8B" w14:textId="77777777" w:rsidR="00676228" w:rsidRDefault="00F167E0" w:rsidP="003A118D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OBR – </w:t>
      </w:r>
      <w:r w:rsidR="0075155D">
        <w:rPr>
          <w:rFonts w:ascii="Times New Roman" w:hAnsi="Times New Roman" w:cs="Times New Roman"/>
          <w:sz w:val="20"/>
          <w:szCs w:val="20"/>
        </w:rPr>
        <w:t>A</w:t>
      </w:r>
    </w:p>
    <w:p w14:paraId="6D6AA5E9" w14:textId="77777777" w:rsidR="00F167E0" w:rsidRDefault="00F167E0" w:rsidP="0067622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F6BDE8C" w14:textId="77777777" w:rsidR="00676228" w:rsidRDefault="00676228" w:rsidP="0067622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584560EC" w14:textId="245CE56A" w:rsidR="00676228" w:rsidRPr="008B1784" w:rsidRDefault="00676228" w:rsidP="003A118D">
      <w:pPr>
        <w:jc w:val="both"/>
        <w:rPr>
          <w:b/>
          <w:sz w:val="22"/>
          <w:szCs w:val="22"/>
        </w:rPr>
      </w:pPr>
      <w:r w:rsidRPr="008B1784">
        <w:rPr>
          <w:b/>
          <w:sz w:val="22"/>
          <w:szCs w:val="22"/>
        </w:rPr>
        <w:t>OBČINA KRANJSKA GORA, KOLODVORSKA ULICA 1</w:t>
      </w:r>
      <w:r>
        <w:rPr>
          <w:b/>
          <w:sz w:val="22"/>
          <w:szCs w:val="22"/>
        </w:rPr>
        <w:t>b</w:t>
      </w:r>
      <w:r w:rsidRPr="008B1784">
        <w:rPr>
          <w:b/>
          <w:sz w:val="22"/>
          <w:szCs w:val="22"/>
        </w:rPr>
        <w:t>, 4280 Kranjska Gora, matična št. 5874327</w:t>
      </w:r>
      <w:r w:rsidR="008E0D15">
        <w:rPr>
          <w:b/>
          <w:sz w:val="22"/>
          <w:szCs w:val="22"/>
        </w:rPr>
        <w:t>000</w:t>
      </w:r>
      <w:r w:rsidRPr="008B1784">
        <w:rPr>
          <w:b/>
          <w:sz w:val="22"/>
          <w:szCs w:val="22"/>
        </w:rPr>
        <w:t>, davčna številka:</w:t>
      </w:r>
      <w:r w:rsidRPr="008B1784">
        <w:rPr>
          <w:b/>
          <w:bCs/>
          <w:sz w:val="22"/>
          <w:szCs w:val="22"/>
        </w:rPr>
        <w:t xml:space="preserve"> 81758006,</w:t>
      </w:r>
      <w:r w:rsidRPr="008B1784">
        <w:rPr>
          <w:b/>
          <w:sz w:val="22"/>
          <w:szCs w:val="22"/>
        </w:rPr>
        <w:t xml:space="preserve"> ki jo zastopa župan</w:t>
      </w:r>
      <w:r w:rsidR="002B6331">
        <w:rPr>
          <w:b/>
          <w:sz w:val="22"/>
          <w:szCs w:val="22"/>
        </w:rPr>
        <w:t>ja Henrika Zupan</w:t>
      </w:r>
      <w:r w:rsidRPr="008B1784">
        <w:rPr>
          <w:b/>
          <w:sz w:val="22"/>
          <w:szCs w:val="22"/>
        </w:rPr>
        <w:t xml:space="preserve"> </w:t>
      </w:r>
      <w:r w:rsidRPr="008B1784">
        <w:rPr>
          <w:bCs/>
          <w:sz w:val="22"/>
          <w:szCs w:val="22"/>
        </w:rPr>
        <w:t>(v nadaljevanju: občina)</w:t>
      </w:r>
    </w:p>
    <w:p w14:paraId="78A4232F" w14:textId="77777777" w:rsidR="00676228" w:rsidRDefault="00676228" w:rsidP="0067622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4BE6C007" w14:textId="77777777" w:rsidR="007E0E04" w:rsidRDefault="00A119DD" w:rsidP="00A119DD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</w:t>
      </w:r>
    </w:p>
    <w:p w14:paraId="6E61B36B" w14:textId="77777777" w:rsidR="007E0E04" w:rsidRDefault="007E0E04">
      <w:pPr>
        <w:rPr>
          <w:rFonts w:ascii="Arial" w:hAnsi="Arial" w:cs="Arial"/>
          <w:color w:val="000000"/>
          <w:sz w:val="24"/>
          <w:szCs w:val="24"/>
        </w:rPr>
      </w:pPr>
      <w:r>
        <w:rPr>
          <w:sz w:val="20"/>
        </w:rPr>
        <w:t>_________________________________</w:t>
      </w:r>
    </w:p>
    <w:p w14:paraId="352CF8C6" w14:textId="77777777" w:rsidR="007E0E04" w:rsidRDefault="007E0E04" w:rsidP="00676228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</w:t>
      </w:r>
    </w:p>
    <w:p w14:paraId="195082CC" w14:textId="77777777" w:rsidR="007E0E04" w:rsidRDefault="007E0E04" w:rsidP="00676228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</w:t>
      </w:r>
    </w:p>
    <w:p w14:paraId="40B68ECC" w14:textId="77777777" w:rsidR="007E0E04" w:rsidRPr="00676228" w:rsidRDefault="007E0E04" w:rsidP="0067622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690F4E9" w14:textId="77777777" w:rsidR="00676228" w:rsidRPr="00676228" w:rsidRDefault="00676228" w:rsidP="0067622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676228">
        <w:rPr>
          <w:rFonts w:ascii="Times New Roman" w:hAnsi="Times New Roman" w:cs="Times New Roman"/>
          <w:sz w:val="20"/>
          <w:szCs w:val="20"/>
        </w:rPr>
        <w:t xml:space="preserve">Davčna št. ___________________ </w:t>
      </w:r>
    </w:p>
    <w:p w14:paraId="72106F73" w14:textId="77777777" w:rsidR="00676228" w:rsidRPr="00676228" w:rsidRDefault="00676228" w:rsidP="0067622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9082B0" w14:textId="77777777" w:rsidR="00676228" w:rsidRDefault="00CC0E67" w:rsidP="00676228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(v nadalj</w:t>
      </w:r>
      <w:r w:rsidR="00676228" w:rsidRPr="00676228"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j</w:t>
      </w:r>
      <w:r w:rsidR="00676228" w:rsidRPr="00676228">
        <w:rPr>
          <w:rFonts w:ascii="Times New Roman" w:hAnsi="Times New Roman" w:cs="Times New Roman"/>
          <w:sz w:val="20"/>
          <w:szCs w:val="20"/>
        </w:rPr>
        <w:t xml:space="preserve">em besedilu: upravičenec) </w:t>
      </w:r>
    </w:p>
    <w:p w14:paraId="71F29A23" w14:textId="77777777" w:rsidR="00296F92" w:rsidRPr="00676228" w:rsidRDefault="00296F92" w:rsidP="0067622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31028D4" w14:textId="77777777" w:rsidR="00676228" w:rsidRDefault="00676228" w:rsidP="0067622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676228">
        <w:rPr>
          <w:rFonts w:ascii="Times New Roman" w:hAnsi="Times New Roman" w:cs="Times New Roman"/>
          <w:sz w:val="20"/>
          <w:szCs w:val="20"/>
        </w:rPr>
        <w:t xml:space="preserve">skleneta </w:t>
      </w:r>
    </w:p>
    <w:p w14:paraId="1DFB0716" w14:textId="77777777" w:rsidR="00676228" w:rsidRDefault="00676228" w:rsidP="0067622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424BA811" w14:textId="77777777" w:rsidR="00676228" w:rsidRDefault="00676228" w:rsidP="0067622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6B7B732F" w14:textId="77777777" w:rsidR="00676228" w:rsidRPr="00676228" w:rsidRDefault="00676228" w:rsidP="0067622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9FEB833" w14:textId="77777777" w:rsidR="00676228" w:rsidRDefault="00676228" w:rsidP="00676228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676228">
        <w:rPr>
          <w:rFonts w:ascii="Times New Roman" w:hAnsi="Times New Roman" w:cs="Times New Roman"/>
          <w:b/>
          <w:bCs/>
        </w:rPr>
        <w:t>POGODBO št. ___________</w:t>
      </w:r>
    </w:p>
    <w:p w14:paraId="3BED6C8C" w14:textId="77777777" w:rsidR="00676228" w:rsidRPr="00676228" w:rsidRDefault="00676228" w:rsidP="00676228">
      <w:pPr>
        <w:pStyle w:val="Default"/>
        <w:jc w:val="center"/>
        <w:rPr>
          <w:rFonts w:ascii="Times New Roman" w:hAnsi="Times New Roman" w:cs="Times New Roman"/>
        </w:rPr>
      </w:pPr>
    </w:p>
    <w:p w14:paraId="1E69FF9E" w14:textId="77777777" w:rsidR="00676228" w:rsidRDefault="00676228" w:rsidP="00676228">
      <w:pPr>
        <w:pStyle w:val="Default"/>
        <w:jc w:val="center"/>
        <w:rPr>
          <w:rFonts w:ascii="Times New Roman" w:hAnsi="Times New Roman" w:cs="Times New Roman"/>
        </w:rPr>
      </w:pPr>
      <w:r w:rsidRPr="00676228">
        <w:rPr>
          <w:rFonts w:ascii="Times New Roman" w:hAnsi="Times New Roman" w:cs="Times New Roman"/>
        </w:rPr>
        <w:t>1.člen</w:t>
      </w:r>
    </w:p>
    <w:p w14:paraId="6380122F" w14:textId="77777777" w:rsidR="00676228" w:rsidRDefault="00676228" w:rsidP="00676228">
      <w:pPr>
        <w:pStyle w:val="Default"/>
        <w:jc w:val="center"/>
        <w:rPr>
          <w:rFonts w:ascii="Times New Roman" w:hAnsi="Times New Roman" w:cs="Times New Roman"/>
        </w:rPr>
      </w:pPr>
    </w:p>
    <w:p w14:paraId="43468159" w14:textId="77777777" w:rsidR="00676228" w:rsidRPr="00676228" w:rsidRDefault="00676228" w:rsidP="00676228">
      <w:pPr>
        <w:pStyle w:val="Default"/>
        <w:jc w:val="center"/>
        <w:rPr>
          <w:rFonts w:ascii="Times New Roman" w:hAnsi="Times New Roman" w:cs="Times New Roman"/>
        </w:rPr>
      </w:pPr>
    </w:p>
    <w:p w14:paraId="02DCF8DF" w14:textId="1B5C9B64" w:rsidR="00676228" w:rsidRDefault="00676228" w:rsidP="00676228">
      <w:pPr>
        <w:pStyle w:val="Default"/>
        <w:jc w:val="both"/>
        <w:rPr>
          <w:rFonts w:ascii="Times New Roman" w:hAnsi="Times New Roman" w:cs="Times New Roman"/>
        </w:rPr>
      </w:pPr>
      <w:r w:rsidRPr="00676228">
        <w:rPr>
          <w:rFonts w:ascii="Times New Roman" w:hAnsi="Times New Roman" w:cs="Times New Roman"/>
        </w:rPr>
        <w:t xml:space="preserve">Upravičenec je na Javni razpis za sofinanciranje obnove fasad na objektih v Občini </w:t>
      </w:r>
      <w:r>
        <w:rPr>
          <w:rFonts w:ascii="Times New Roman" w:hAnsi="Times New Roman" w:cs="Times New Roman"/>
        </w:rPr>
        <w:t>Kranjska Gora</w:t>
      </w:r>
      <w:r w:rsidRPr="00676228">
        <w:rPr>
          <w:rFonts w:ascii="Times New Roman" w:hAnsi="Times New Roman" w:cs="Times New Roman"/>
        </w:rPr>
        <w:t xml:space="preserve"> za leto</w:t>
      </w:r>
      <w:r w:rsidR="00A119DD">
        <w:rPr>
          <w:rFonts w:ascii="Times New Roman" w:hAnsi="Times New Roman" w:cs="Times New Roman"/>
        </w:rPr>
        <w:t xml:space="preserve"> 20</w:t>
      </w:r>
      <w:r w:rsidR="00FD0DF3">
        <w:rPr>
          <w:rFonts w:ascii="Times New Roman" w:hAnsi="Times New Roman" w:cs="Times New Roman"/>
        </w:rPr>
        <w:t>2</w:t>
      </w:r>
      <w:r w:rsidR="006D15B1">
        <w:rPr>
          <w:rFonts w:ascii="Times New Roman" w:hAnsi="Times New Roman" w:cs="Times New Roman"/>
        </w:rPr>
        <w:t>6</w:t>
      </w:r>
      <w:r w:rsidRPr="00676228">
        <w:rPr>
          <w:rFonts w:ascii="Times New Roman" w:hAnsi="Times New Roman" w:cs="Times New Roman"/>
        </w:rPr>
        <w:t>, št.</w:t>
      </w:r>
      <w:r w:rsidR="00AE7ABE">
        <w:rPr>
          <w:rFonts w:ascii="Times New Roman" w:hAnsi="Times New Roman" w:cs="Times New Roman"/>
        </w:rPr>
        <w:t>____________</w:t>
      </w:r>
      <w:r w:rsidRPr="00676228">
        <w:rPr>
          <w:rFonts w:ascii="Times New Roman" w:hAnsi="Times New Roman" w:cs="Times New Roman"/>
        </w:rPr>
        <w:t xml:space="preserve"> z dne </w:t>
      </w:r>
      <w:r w:rsidR="00AE7ABE">
        <w:rPr>
          <w:rFonts w:ascii="Times New Roman" w:hAnsi="Times New Roman" w:cs="Times New Roman"/>
        </w:rPr>
        <w:t>_______________</w:t>
      </w:r>
      <w:r w:rsidRPr="00676228">
        <w:rPr>
          <w:rFonts w:ascii="Times New Roman" w:hAnsi="Times New Roman" w:cs="Times New Roman"/>
        </w:rPr>
        <w:t xml:space="preserve">, podal prijavo za sofinanciranje obnove fasade na _____________objektu, na parc. št._________, k.o. _______. </w:t>
      </w:r>
    </w:p>
    <w:p w14:paraId="724425B3" w14:textId="77777777" w:rsidR="00676228" w:rsidRDefault="00676228" w:rsidP="00676228">
      <w:pPr>
        <w:pStyle w:val="Default"/>
        <w:jc w:val="both"/>
        <w:rPr>
          <w:rFonts w:ascii="Times New Roman" w:hAnsi="Times New Roman" w:cs="Times New Roman"/>
        </w:rPr>
      </w:pPr>
    </w:p>
    <w:p w14:paraId="3B67480E" w14:textId="77777777" w:rsidR="00676228" w:rsidRPr="00676228" w:rsidRDefault="00676228" w:rsidP="00676228">
      <w:pPr>
        <w:pStyle w:val="Default"/>
        <w:jc w:val="center"/>
        <w:rPr>
          <w:rFonts w:ascii="Times New Roman" w:hAnsi="Times New Roman" w:cs="Times New Roman"/>
        </w:rPr>
      </w:pPr>
    </w:p>
    <w:p w14:paraId="04440D97" w14:textId="77777777" w:rsidR="00676228" w:rsidRDefault="00676228" w:rsidP="00676228">
      <w:pPr>
        <w:pStyle w:val="Default"/>
        <w:jc w:val="center"/>
        <w:rPr>
          <w:rFonts w:ascii="Times New Roman" w:hAnsi="Times New Roman" w:cs="Times New Roman"/>
        </w:rPr>
      </w:pPr>
      <w:r w:rsidRPr="00676228">
        <w:rPr>
          <w:rFonts w:ascii="Times New Roman" w:hAnsi="Times New Roman" w:cs="Times New Roman"/>
        </w:rPr>
        <w:t>2. člen</w:t>
      </w:r>
    </w:p>
    <w:p w14:paraId="41CA1ECA" w14:textId="77777777" w:rsidR="00676228" w:rsidRPr="00676228" w:rsidRDefault="00676228" w:rsidP="00676228">
      <w:pPr>
        <w:pStyle w:val="Default"/>
        <w:jc w:val="center"/>
        <w:rPr>
          <w:rFonts w:ascii="Times New Roman" w:hAnsi="Times New Roman" w:cs="Times New Roman"/>
        </w:rPr>
      </w:pPr>
    </w:p>
    <w:p w14:paraId="020C096C" w14:textId="77777777" w:rsidR="00676228" w:rsidRDefault="00676228" w:rsidP="00676228">
      <w:pPr>
        <w:pStyle w:val="Default"/>
        <w:jc w:val="both"/>
        <w:rPr>
          <w:rFonts w:ascii="Times New Roman" w:hAnsi="Times New Roman" w:cs="Times New Roman"/>
        </w:rPr>
      </w:pPr>
      <w:r w:rsidRPr="00676228">
        <w:rPr>
          <w:rFonts w:ascii="Times New Roman" w:hAnsi="Times New Roman" w:cs="Times New Roman"/>
        </w:rPr>
        <w:t>Pogodbeni stranki ugotavljata, da upravičenec izpo</w:t>
      </w:r>
      <w:r>
        <w:rPr>
          <w:rFonts w:ascii="Times New Roman" w:hAnsi="Times New Roman" w:cs="Times New Roman"/>
        </w:rPr>
        <w:t>l</w:t>
      </w:r>
      <w:r w:rsidRPr="00676228">
        <w:rPr>
          <w:rFonts w:ascii="Times New Roman" w:hAnsi="Times New Roman" w:cs="Times New Roman"/>
        </w:rPr>
        <w:t xml:space="preserve">njuje vse pogoje za pridobitev sredstev za sofinanciranje obnove fasade na _____________objektu in se mu sredstva v višini __ % vrednosti investicije – obnove fasade dodeli. </w:t>
      </w:r>
    </w:p>
    <w:p w14:paraId="22D22624" w14:textId="77777777" w:rsidR="00676228" w:rsidRPr="00676228" w:rsidRDefault="00676228" w:rsidP="00676228">
      <w:pPr>
        <w:pStyle w:val="Default"/>
        <w:jc w:val="both"/>
        <w:rPr>
          <w:rFonts w:ascii="Times New Roman" w:hAnsi="Times New Roman" w:cs="Times New Roman"/>
        </w:rPr>
      </w:pPr>
    </w:p>
    <w:p w14:paraId="730DE581" w14:textId="77777777" w:rsidR="00676228" w:rsidRDefault="00676228" w:rsidP="00676228">
      <w:pPr>
        <w:pStyle w:val="Default"/>
        <w:jc w:val="center"/>
        <w:rPr>
          <w:rFonts w:ascii="Times New Roman" w:hAnsi="Times New Roman" w:cs="Times New Roman"/>
        </w:rPr>
      </w:pPr>
      <w:r w:rsidRPr="00676228">
        <w:rPr>
          <w:rFonts w:ascii="Times New Roman" w:hAnsi="Times New Roman" w:cs="Times New Roman"/>
        </w:rPr>
        <w:t>3. člen</w:t>
      </w:r>
    </w:p>
    <w:p w14:paraId="772A8011" w14:textId="77777777" w:rsidR="00676228" w:rsidRPr="00676228" w:rsidRDefault="00676228" w:rsidP="00676228">
      <w:pPr>
        <w:pStyle w:val="Default"/>
        <w:jc w:val="center"/>
        <w:rPr>
          <w:rFonts w:ascii="Times New Roman" w:hAnsi="Times New Roman" w:cs="Times New Roman"/>
        </w:rPr>
      </w:pPr>
    </w:p>
    <w:p w14:paraId="34801645" w14:textId="77777777" w:rsidR="00676228" w:rsidRDefault="00676228" w:rsidP="00676228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676228">
        <w:rPr>
          <w:rFonts w:ascii="Times New Roman" w:hAnsi="Times New Roman" w:cs="Times New Roman"/>
        </w:rPr>
        <w:t>Občina je na podlagi od</w:t>
      </w:r>
      <w:r w:rsidR="00E039F4">
        <w:rPr>
          <w:rFonts w:ascii="Times New Roman" w:hAnsi="Times New Roman" w:cs="Times New Roman"/>
        </w:rPr>
        <w:t xml:space="preserve">ločbe št. _____________, z dne </w:t>
      </w:r>
      <w:r w:rsidRPr="00676228">
        <w:rPr>
          <w:rFonts w:ascii="Times New Roman" w:hAnsi="Times New Roman" w:cs="Times New Roman"/>
        </w:rPr>
        <w:t xml:space="preserve">__________, odobrila nepovratna sredstva za sofinanciranje obnove fasade v višini ___ % vrednosti investicije – obnove fasade, kar znaša </w:t>
      </w:r>
      <w:r w:rsidRPr="00676228">
        <w:rPr>
          <w:rFonts w:ascii="Times New Roman" w:hAnsi="Times New Roman" w:cs="Times New Roman"/>
          <w:b/>
          <w:bCs/>
        </w:rPr>
        <w:t xml:space="preserve">_________ </w:t>
      </w:r>
      <w:r w:rsidRPr="00A07AD5">
        <w:rPr>
          <w:rFonts w:ascii="Times New Roman" w:hAnsi="Times New Roman" w:cs="Times New Roman"/>
          <w:bCs/>
        </w:rPr>
        <w:t>EUR.</w:t>
      </w:r>
      <w:r w:rsidRPr="00676228">
        <w:rPr>
          <w:rFonts w:ascii="Times New Roman" w:hAnsi="Times New Roman" w:cs="Times New Roman"/>
          <w:b/>
          <w:bCs/>
        </w:rPr>
        <w:t xml:space="preserve"> </w:t>
      </w:r>
    </w:p>
    <w:p w14:paraId="30E325EA" w14:textId="77777777" w:rsidR="00676228" w:rsidRPr="00676228" w:rsidRDefault="00676228" w:rsidP="00676228">
      <w:pPr>
        <w:pStyle w:val="Default"/>
        <w:jc w:val="both"/>
        <w:rPr>
          <w:rFonts w:ascii="Times New Roman" w:hAnsi="Times New Roman" w:cs="Times New Roman"/>
        </w:rPr>
      </w:pPr>
    </w:p>
    <w:p w14:paraId="15325B7A" w14:textId="77777777" w:rsidR="00676228" w:rsidRDefault="00676228" w:rsidP="00676228">
      <w:pPr>
        <w:pStyle w:val="Default"/>
        <w:jc w:val="center"/>
        <w:rPr>
          <w:rFonts w:ascii="Times New Roman" w:hAnsi="Times New Roman" w:cs="Times New Roman"/>
        </w:rPr>
      </w:pPr>
      <w:r w:rsidRPr="00676228">
        <w:rPr>
          <w:rFonts w:ascii="Times New Roman" w:hAnsi="Times New Roman" w:cs="Times New Roman"/>
        </w:rPr>
        <w:t>4. člen</w:t>
      </w:r>
    </w:p>
    <w:p w14:paraId="47EC0626" w14:textId="77777777" w:rsidR="00676228" w:rsidRPr="00676228" w:rsidRDefault="00676228" w:rsidP="00676228">
      <w:pPr>
        <w:pStyle w:val="Default"/>
        <w:jc w:val="center"/>
        <w:rPr>
          <w:rFonts w:ascii="Times New Roman" w:hAnsi="Times New Roman" w:cs="Times New Roman"/>
        </w:rPr>
      </w:pPr>
    </w:p>
    <w:p w14:paraId="44B4CDCD" w14:textId="1D21C4B5" w:rsidR="00676228" w:rsidRDefault="00676228" w:rsidP="00676228">
      <w:pPr>
        <w:pStyle w:val="Default"/>
        <w:jc w:val="both"/>
        <w:rPr>
          <w:rFonts w:ascii="Times New Roman" w:hAnsi="Times New Roman" w:cs="Times New Roman"/>
        </w:rPr>
      </w:pPr>
      <w:r w:rsidRPr="00676228">
        <w:rPr>
          <w:rFonts w:ascii="Times New Roman" w:hAnsi="Times New Roman" w:cs="Times New Roman"/>
        </w:rPr>
        <w:t xml:space="preserve">Sredstva iz 3. člena te pogodbe bodo nakazana upravičencu v roku 30 dni od </w:t>
      </w:r>
      <w:r w:rsidR="00A119DD">
        <w:rPr>
          <w:rFonts w:ascii="Times New Roman" w:hAnsi="Times New Roman" w:cs="Times New Roman"/>
        </w:rPr>
        <w:t>opravljenega ogleda Komisije na terenu</w:t>
      </w:r>
      <w:r w:rsidR="005265D8">
        <w:rPr>
          <w:rFonts w:ascii="Times New Roman" w:hAnsi="Times New Roman" w:cs="Times New Roman"/>
        </w:rPr>
        <w:t xml:space="preserve">, ki bo opravljen po </w:t>
      </w:r>
      <w:r w:rsidR="00A119DD">
        <w:rPr>
          <w:rFonts w:ascii="Times New Roman" w:hAnsi="Times New Roman" w:cs="Times New Roman"/>
        </w:rPr>
        <w:t>zaključku del</w:t>
      </w:r>
      <w:r w:rsidR="00E039F4">
        <w:rPr>
          <w:rFonts w:ascii="Times New Roman" w:hAnsi="Times New Roman" w:cs="Times New Roman"/>
        </w:rPr>
        <w:t>. Nakazilo bo</w:t>
      </w:r>
      <w:r w:rsidRPr="00676228">
        <w:rPr>
          <w:rFonts w:ascii="Times New Roman" w:hAnsi="Times New Roman" w:cs="Times New Roman"/>
        </w:rPr>
        <w:t xml:space="preserve"> najkasneje do </w:t>
      </w:r>
      <w:r w:rsidR="00A119DD">
        <w:rPr>
          <w:rFonts w:ascii="Times New Roman" w:hAnsi="Times New Roman" w:cs="Times New Roman"/>
        </w:rPr>
        <w:t>31.12.20</w:t>
      </w:r>
      <w:r w:rsidR="00FD0DF3">
        <w:rPr>
          <w:rFonts w:ascii="Times New Roman" w:hAnsi="Times New Roman" w:cs="Times New Roman"/>
        </w:rPr>
        <w:t>2</w:t>
      </w:r>
      <w:r w:rsidR="006606B7">
        <w:rPr>
          <w:rFonts w:ascii="Times New Roman" w:hAnsi="Times New Roman" w:cs="Times New Roman"/>
        </w:rPr>
        <w:t>6</w:t>
      </w:r>
      <w:r w:rsidRPr="00676228">
        <w:rPr>
          <w:rFonts w:ascii="Times New Roman" w:hAnsi="Times New Roman" w:cs="Times New Roman"/>
        </w:rPr>
        <w:t xml:space="preserve">, na račun upravičenca št. __________________________. </w:t>
      </w:r>
    </w:p>
    <w:p w14:paraId="6747FDD3" w14:textId="77777777" w:rsidR="00676228" w:rsidRDefault="00676228" w:rsidP="00676228">
      <w:pPr>
        <w:pStyle w:val="Default"/>
        <w:jc w:val="both"/>
        <w:rPr>
          <w:rFonts w:ascii="Times New Roman" w:hAnsi="Times New Roman" w:cs="Times New Roman"/>
        </w:rPr>
      </w:pPr>
    </w:p>
    <w:p w14:paraId="4FE16503" w14:textId="77777777" w:rsidR="00A8047F" w:rsidRDefault="00A8047F" w:rsidP="00676228">
      <w:pPr>
        <w:pStyle w:val="Default"/>
        <w:jc w:val="both"/>
        <w:rPr>
          <w:rFonts w:ascii="Times New Roman" w:hAnsi="Times New Roman" w:cs="Times New Roman"/>
        </w:rPr>
      </w:pPr>
    </w:p>
    <w:p w14:paraId="14ED0A5F" w14:textId="77777777" w:rsidR="00A8047F" w:rsidRDefault="00A8047F" w:rsidP="00676228">
      <w:pPr>
        <w:pStyle w:val="Default"/>
        <w:jc w:val="both"/>
        <w:rPr>
          <w:rFonts w:ascii="Times New Roman" w:hAnsi="Times New Roman" w:cs="Times New Roman"/>
        </w:rPr>
      </w:pPr>
    </w:p>
    <w:p w14:paraId="64B38FAA" w14:textId="77777777" w:rsidR="00A8047F" w:rsidRDefault="00A8047F" w:rsidP="00676228">
      <w:pPr>
        <w:pStyle w:val="Default"/>
        <w:jc w:val="both"/>
        <w:rPr>
          <w:rFonts w:ascii="Times New Roman" w:hAnsi="Times New Roman" w:cs="Times New Roman"/>
        </w:rPr>
      </w:pPr>
    </w:p>
    <w:p w14:paraId="579B4C97" w14:textId="77777777" w:rsidR="00A8047F" w:rsidRDefault="00A8047F" w:rsidP="00676228">
      <w:pPr>
        <w:pStyle w:val="Default"/>
        <w:jc w:val="both"/>
        <w:rPr>
          <w:rFonts w:ascii="Times New Roman" w:hAnsi="Times New Roman" w:cs="Times New Roman"/>
        </w:rPr>
      </w:pPr>
    </w:p>
    <w:p w14:paraId="7BD622E8" w14:textId="77777777" w:rsidR="00A8047F" w:rsidRDefault="00A8047F" w:rsidP="00676228">
      <w:pPr>
        <w:pStyle w:val="Default"/>
        <w:jc w:val="both"/>
        <w:rPr>
          <w:rFonts w:ascii="Times New Roman" w:hAnsi="Times New Roman" w:cs="Times New Roman"/>
        </w:rPr>
      </w:pPr>
    </w:p>
    <w:p w14:paraId="61060741" w14:textId="77777777" w:rsidR="00A8047F" w:rsidRPr="00676228" w:rsidRDefault="00A8047F" w:rsidP="00676228">
      <w:pPr>
        <w:pStyle w:val="Default"/>
        <w:jc w:val="both"/>
        <w:rPr>
          <w:rFonts w:ascii="Times New Roman" w:hAnsi="Times New Roman" w:cs="Times New Roman"/>
        </w:rPr>
      </w:pPr>
    </w:p>
    <w:p w14:paraId="3F5134E3" w14:textId="77777777" w:rsidR="00676228" w:rsidRDefault="00676228" w:rsidP="00676228">
      <w:pPr>
        <w:pStyle w:val="Default"/>
        <w:jc w:val="center"/>
        <w:rPr>
          <w:rFonts w:ascii="Times New Roman" w:hAnsi="Times New Roman" w:cs="Times New Roman"/>
        </w:rPr>
      </w:pPr>
      <w:r w:rsidRPr="00676228">
        <w:rPr>
          <w:rFonts w:ascii="Times New Roman" w:hAnsi="Times New Roman" w:cs="Times New Roman"/>
        </w:rPr>
        <w:lastRenderedPageBreak/>
        <w:t>5. člen</w:t>
      </w:r>
    </w:p>
    <w:p w14:paraId="2966AE00" w14:textId="77777777" w:rsidR="00A8047F" w:rsidRPr="00774B5A" w:rsidRDefault="00A8047F" w:rsidP="00A8047F">
      <w:pPr>
        <w:rPr>
          <w:sz w:val="24"/>
          <w:szCs w:val="24"/>
        </w:rPr>
      </w:pPr>
      <w:r w:rsidRPr="00774B5A">
        <w:rPr>
          <w:sz w:val="24"/>
          <w:szCs w:val="24"/>
        </w:rPr>
        <w:t>Upravičen</w:t>
      </w:r>
      <w:r>
        <w:rPr>
          <w:sz w:val="24"/>
          <w:szCs w:val="24"/>
        </w:rPr>
        <w:t>ec</w:t>
      </w:r>
      <w:r w:rsidRPr="00774B5A">
        <w:rPr>
          <w:sz w:val="24"/>
          <w:szCs w:val="24"/>
        </w:rPr>
        <w:t xml:space="preserve"> se zavezuje:</w:t>
      </w:r>
    </w:p>
    <w:p w14:paraId="632DFF0E" w14:textId="77777777" w:rsidR="00A8047F" w:rsidRPr="00774B5A" w:rsidRDefault="00A8047F" w:rsidP="00A8047F">
      <w:pPr>
        <w:numPr>
          <w:ilvl w:val="0"/>
          <w:numId w:val="5"/>
        </w:numPr>
        <w:tabs>
          <w:tab w:val="num" w:pos="720"/>
        </w:tabs>
        <w:ind w:left="720"/>
        <w:jc w:val="both"/>
        <w:rPr>
          <w:sz w:val="24"/>
          <w:szCs w:val="24"/>
        </w:rPr>
      </w:pPr>
      <w:r w:rsidRPr="00774B5A">
        <w:rPr>
          <w:sz w:val="24"/>
          <w:szCs w:val="24"/>
        </w:rPr>
        <w:t>da bo za investicijo vodil</w:t>
      </w:r>
      <w:r>
        <w:rPr>
          <w:sz w:val="24"/>
          <w:szCs w:val="24"/>
        </w:rPr>
        <w:t>a</w:t>
      </w:r>
      <w:r w:rsidRPr="00774B5A">
        <w:rPr>
          <w:sz w:val="24"/>
          <w:szCs w:val="24"/>
        </w:rPr>
        <w:t xml:space="preserve"> predpisano dokumentacijo in jo hranil še najmanj 10 let po izplačilu sredstev s strani občine,</w:t>
      </w:r>
    </w:p>
    <w:p w14:paraId="769E99BE" w14:textId="77777777" w:rsidR="00A8047F" w:rsidRPr="00774B5A" w:rsidRDefault="00A8047F" w:rsidP="00A8047F">
      <w:pPr>
        <w:numPr>
          <w:ilvl w:val="0"/>
          <w:numId w:val="5"/>
        </w:numPr>
        <w:tabs>
          <w:tab w:val="num" w:pos="720"/>
        </w:tabs>
        <w:ind w:left="720"/>
        <w:jc w:val="both"/>
        <w:rPr>
          <w:sz w:val="24"/>
          <w:szCs w:val="24"/>
        </w:rPr>
      </w:pPr>
      <w:r w:rsidRPr="00774B5A">
        <w:rPr>
          <w:sz w:val="24"/>
          <w:szCs w:val="24"/>
        </w:rPr>
        <w:t>da stanovanjske hiše ne bo uporabljal</w:t>
      </w:r>
      <w:r>
        <w:rPr>
          <w:sz w:val="24"/>
          <w:szCs w:val="24"/>
        </w:rPr>
        <w:t>a</w:t>
      </w:r>
      <w:r w:rsidRPr="00774B5A">
        <w:rPr>
          <w:sz w:val="24"/>
          <w:szCs w:val="24"/>
        </w:rPr>
        <w:t xml:space="preserve"> v nasprotju z namenom  oziroma jo oddajal</w:t>
      </w:r>
      <w:r>
        <w:rPr>
          <w:sz w:val="24"/>
          <w:szCs w:val="24"/>
        </w:rPr>
        <w:t>a</w:t>
      </w:r>
      <w:r w:rsidRPr="00774B5A">
        <w:rPr>
          <w:sz w:val="24"/>
          <w:szCs w:val="24"/>
        </w:rPr>
        <w:t xml:space="preserve"> za poslovni namen (trženje), vsaj še </w:t>
      </w:r>
      <w:r>
        <w:rPr>
          <w:sz w:val="24"/>
          <w:szCs w:val="24"/>
        </w:rPr>
        <w:t>5</w:t>
      </w:r>
      <w:r w:rsidRPr="00774B5A">
        <w:rPr>
          <w:sz w:val="24"/>
          <w:szCs w:val="24"/>
        </w:rPr>
        <w:t xml:space="preserve"> let po izplačilu sredstev,</w:t>
      </w:r>
    </w:p>
    <w:p w14:paraId="3D7D102D" w14:textId="0AF69B50" w:rsidR="00A8047F" w:rsidRPr="00774B5A" w:rsidRDefault="00A8047F" w:rsidP="00A8047F">
      <w:pPr>
        <w:numPr>
          <w:ilvl w:val="0"/>
          <w:numId w:val="5"/>
        </w:numPr>
        <w:tabs>
          <w:tab w:val="num" w:pos="720"/>
        </w:tabs>
        <w:ind w:left="720"/>
        <w:jc w:val="both"/>
        <w:rPr>
          <w:sz w:val="24"/>
          <w:szCs w:val="24"/>
        </w:rPr>
      </w:pPr>
      <w:r w:rsidRPr="00774B5A">
        <w:rPr>
          <w:sz w:val="24"/>
          <w:szCs w:val="24"/>
        </w:rPr>
        <w:t>da stanovanjske hiše ne bo prodal</w:t>
      </w:r>
      <w:r>
        <w:rPr>
          <w:sz w:val="24"/>
          <w:szCs w:val="24"/>
        </w:rPr>
        <w:t>a</w:t>
      </w:r>
      <w:r w:rsidRPr="00774B5A">
        <w:rPr>
          <w:sz w:val="24"/>
          <w:szCs w:val="24"/>
        </w:rPr>
        <w:t xml:space="preserve"> vsaj </w:t>
      </w:r>
      <w:r w:rsidR="0091590F">
        <w:rPr>
          <w:sz w:val="24"/>
          <w:szCs w:val="24"/>
        </w:rPr>
        <w:t>5</w:t>
      </w:r>
      <w:r w:rsidRPr="00774B5A">
        <w:rPr>
          <w:sz w:val="24"/>
          <w:szCs w:val="24"/>
        </w:rPr>
        <w:t xml:space="preserve"> let po izplačilu sredstev, v primeru prodaje mora pridobljena sredstva vrniti. Izjema je le višja sila, kot so naravne nesreče in smrt.</w:t>
      </w:r>
    </w:p>
    <w:p w14:paraId="01E25575" w14:textId="77777777" w:rsidR="00A8047F" w:rsidRPr="00774B5A" w:rsidRDefault="00A8047F" w:rsidP="00A8047F">
      <w:pPr>
        <w:numPr>
          <w:ilvl w:val="0"/>
          <w:numId w:val="5"/>
        </w:numPr>
        <w:tabs>
          <w:tab w:val="num" w:pos="720"/>
        </w:tabs>
        <w:ind w:left="720"/>
        <w:jc w:val="both"/>
        <w:rPr>
          <w:sz w:val="24"/>
          <w:szCs w:val="24"/>
        </w:rPr>
      </w:pPr>
      <w:r w:rsidRPr="00774B5A">
        <w:rPr>
          <w:color w:val="000000"/>
          <w:sz w:val="24"/>
          <w:szCs w:val="24"/>
        </w:rPr>
        <w:t>da je investicija zaključena pred predložitvijo zahtevka za izplačilo sredstev; kot zaključek investicije se šteje:</w:t>
      </w:r>
      <w:r w:rsidRPr="00774B5A">
        <w:rPr>
          <w:sz w:val="24"/>
          <w:szCs w:val="24"/>
        </w:rPr>
        <w:t xml:space="preserve"> dela so v celoti zaključena in plačani računi izvajalcem za opravljena dela,</w:t>
      </w:r>
    </w:p>
    <w:p w14:paraId="62F52B70" w14:textId="77777777" w:rsidR="00A8047F" w:rsidRPr="00774B5A" w:rsidRDefault="00A8047F" w:rsidP="00A8047F">
      <w:pPr>
        <w:numPr>
          <w:ilvl w:val="0"/>
          <w:numId w:val="5"/>
        </w:numPr>
        <w:tabs>
          <w:tab w:val="num" w:pos="720"/>
        </w:tabs>
        <w:ind w:left="720"/>
        <w:jc w:val="both"/>
        <w:rPr>
          <w:sz w:val="24"/>
          <w:szCs w:val="24"/>
        </w:rPr>
      </w:pPr>
      <w:r w:rsidRPr="00774B5A">
        <w:rPr>
          <w:sz w:val="24"/>
          <w:szCs w:val="24"/>
        </w:rPr>
        <w:t>da bo omogočil</w:t>
      </w:r>
      <w:r>
        <w:rPr>
          <w:sz w:val="24"/>
          <w:szCs w:val="24"/>
        </w:rPr>
        <w:t>a</w:t>
      </w:r>
      <w:r w:rsidRPr="00774B5A">
        <w:rPr>
          <w:sz w:val="24"/>
          <w:szCs w:val="24"/>
        </w:rPr>
        <w:t xml:space="preserve"> občini vpogled v dokumentacijo in kontrolo koriščenja namenskih sredstev,</w:t>
      </w:r>
    </w:p>
    <w:p w14:paraId="729061E5" w14:textId="77777777" w:rsidR="00A8047F" w:rsidRPr="00774B5A" w:rsidRDefault="00A8047F" w:rsidP="00A8047F">
      <w:pPr>
        <w:numPr>
          <w:ilvl w:val="0"/>
          <w:numId w:val="5"/>
        </w:numPr>
        <w:tabs>
          <w:tab w:val="num" w:pos="720"/>
        </w:tabs>
        <w:ind w:left="720"/>
        <w:jc w:val="both"/>
        <w:rPr>
          <w:sz w:val="24"/>
          <w:szCs w:val="24"/>
        </w:rPr>
      </w:pPr>
      <w:r w:rsidRPr="00774B5A">
        <w:rPr>
          <w:sz w:val="24"/>
          <w:szCs w:val="24"/>
        </w:rPr>
        <w:t>da se strinja, da se podatki o odobrenih in izplačanih denarnih sredstvih, ki so javnega značaja, lahko objavljajo. Pri tem se lahko objavijo osnovni podatki o investiciji v skladu z zakonom, ki ureja dostop do informacij javnega značaja in zakonom, ki ureja varstvo osebnih podatkov.</w:t>
      </w:r>
    </w:p>
    <w:p w14:paraId="280888DA" w14:textId="77777777" w:rsidR="00676228" w:rsidRPr="00676228" w:rsidRDefault="00676228" w:rsidP="00676228">
      <w:pPr>
        <w:pStyle w:val="Default"/>
        <w:jc w:val="center"/>
        <w:rPr>
          <w:rFonts w:ascii="Times New Roman" w:hAnsi="Times New Roman" w:cs="Times New Roman"/>
        </w:rPr>
      </w:pPr>
    </w:p>
    <w:p w14:paraId="6A76D402" w14:textId="77777777" w:rsidR="00AE7ABE" w:rsidRDefault="00676228" w:rsidP="00AE7ABE">
      <w:pPr>
        <w:pStyle w:val="Default"/>
        <w:jc w:val="both"/>
        <w:rPr>
          <w:rFonts w:ascii="Times New Roman" w:hAnsi="Times New Roman" w:cs="Times New Roman"/>
        </w:rPr>
      </w:pPr>
      <w:r w:rsidRPr="00676228">
        <w:rPr>
          <w:rFonts w:ascii="Times New Roman" w:hAnsi="Times New Roman" w:cs="Times New Roman"/>
        </w:rPr>
        <w:t xml:space="preserve">Upravičenec soglaša, da </w:t>
      </w:r>
      <w:r w:rsidR="005265D8">
        <w:rPr>
          <w:rFonts w:ascii="Times New Roman" w:hAnsi="Times New Roman" w:cs="Times New Roman"/>
        </w:rPr>
        <w:t>občina</w:t>
      </w:r>
      <w:r w:rsidRPr="00676228">
        <w:rPr>
          <w:rFonts w:ascii="Times New Roman" w:hAnsi="Times New Roman" w:cs="Times New Roman"/>
        </w:rPr>
        <w:t xml:space="preserve"> namensko porabo sredstev preverja. </w:t>
      </w:r>
    </w:p>
    <w:p w14:paraId="6BB02F22" w14:textId="77777777" w:rsidR="00AE7ABE" w:rsidRDefault="00AE7ABE" w:rsidP="00AE7ABE">
      <w:pPr>
        <w:pStyle w:val="Default"/>
        <w:jc w:val="both"/>
        <w:rPr>
          <w:rFonts w:ascii="Times New Roman" w:hAnsi="Times New Roman" w:cs="Times New Roman"/>
        </w:rPr>
      </w:pPr>
    </w:p>
    <w:p w14:paraId="610D2675" w14:textId="77777777" w:rsidR="00AE7ABE" w:rsidRPr="00676228" w:rsidRDefault="00AE7ABE" w:rsidP="00AE7ABE">
      <w:pPr>
        <w:pStyle w:val="Default"/>
        <w:jc w:val="both"/>
        <w:rPr>
          <w:rFonts w:ascii="Times New Roman" w:hAnsi="Times New Roman" w:cs="Times New Roman"/>
        </w:rPr>
      </w:pPr>
    </w:p>
    <w:p w14:paraId="50894120" w14:textId="77777777" w:rsidR="00676228" w:rsidRDefault="00676228" w:rsidP="00676228">
      <w:pPr>
        <w:pStyle w:val="Default"/>
        <w:jc w:val="center"/>
        <w:rPr>
          <w:rFonts w:ascii="Times New Roman" w:hAnsi="Times New Roman" w:cs="Times New Roman"/>
        </w:rPr>
      </w:pPr>
      <w:r w:rsidRPr="00676228">
        <w:rPr>
          <w:rFonts w:ascii="Times New Roman" w:hAnsi="Times New Roman" w:cs="Times New Roman"/>
        </w:rPr>
        <w:t>6. člen</w:t>
      </w:r>
    </w:p>
    <w:p w14:paraId="3C9454AC" w14:textId="77777777" w:rsidR="00676228" w:rsidRPr="00676228" w:rsidRDefault="00676228" w:rsidP="00676228">
      <w:pPr>
        <w:pStyle w:val="Default"/>
        <w:jc w:val="center"/>
        <w:rPr>
          <w:rFonts w:ascii="Times New Roman" w:hAnsi="Times New Roman" w:cs="Times New Roman"/>
        </w:rPr>
      </w:pPr>
    </w:p>
    <w:p w14:paraId="2181217A" w14:textId="77777777" w:rsidR="00676228" w:rsidRDefault="00676228" w:rsidP="00676228">
      <w:pPr>
        <w:pStyle w:val="Default"/>
        <w:jc w:val="both"/>
        <w:rPr>
          <w:rFonts w:ascii="Times New Roman" w:hAnsi="Times New Roman" w:cs="Times New Roman"/>
        </w:rPr>
      </w:pPr>
      <w:r w:rsidRPr="00676228">
        <w:rPr>
          <w:rFonts w:ascii="Times New Roman" w:hAnsi="Times New Roman" w:cs="Times New Roman"/>
        </w:rPr>
        <w:t xml:space="preserve">V primeru neupravičenega izplačila sredstev, ki bi temeljilo na neresničnih podatkih navedenih v vlogi za dodelitev sredstev, je upravičenec dolžan vrniti prejeta sredstva skupaj z zakonskimi zamudnimi obrestmi, od dneva prejema sredstev dalje. </w:t>
      </w:r>
    </w:p>
    <w:p w14:paraId="71EE1ABC" w14:textId="77777777" w:rsidR="00676228" w:rsidRPr="00676228" w:rsidRDefault="00676228" w:rsidP="00676228">
      <w:pPr>
        <w:pStyle w:val="Default"/>
        <w:jc w:val="both"/>
        <w:rPr>
          <w:rFonts w:ascii="Times New Roman" w:hAnsi="Times New Roman" w:cs="Times New Roman"/>
        </w:rPr>
      </w:pPr>
    </w:p>
    <w:p w14:paraId="5684A132" w14:textId="77777777" w:rsidR="00676228" w:rsidRDefault="00676228" w:rsidP="00676228">
      <w:pPr>
        <w:pStyle w:val="Default"/>
        <w:jc w:val="center"/>
        <w:rPr>
          <w:rFonts w:ascii="Times New Roman" w:hAnsi="Times New Roman" w:cs="Times New Roman"/>
        </w:rPr>
      </w:pPr>
      <w:r w:rsidRPr="00676228">
        <w:rPr>
          <w:rFonts w:ascii="Times New Roman" w:hAnsi="Times New Roman" w:cs="Times New Roman"/>
        </w:rPr>
        <w:t>7. člen</w:t>
      </w:r>
    </w:p>
    <w:p w14:paraId="3928E197" w14:textId="77777777" w:rsidR="00676228" w:rsidRPr="00676228" w:rsidRDefault="00676228" w:rsidP="00676228">
      <w:pPr>
        <w:pStyle w:val="Default"/>
        <w:jc w:val="center"/>
        <w:rPr>
          <w:rFonts w:ascii="Times New Roman" w:hAnsi="Times New Roman" w:cs="Times New Roman"/>
        </w:rPr>
      </w:pPr>
    </w:p>
    <w:p w14:paraId="7063434E" w14:textId="77777777" w:rsidR="00676228" w:rsidRDefault="00676228" w:rsidP="00676228">
      <w:pPr>
        <w:pStyle w:val="Default"/>
        <w:jc w:val="both"/>
        <w:rPr>
          <w:rFonts w:ascii="Times New Roman" w:hAnsi="Times New Roman" w:cs="Times New Roman"/>
        </w:rPr>
      </w:pPr>
      <w:r w:rsidRPr="00676228">
        <w:rPr>
          <w:rFonts w:ascii="Times New Roman" w:hAnsi="Times New Roman" w:cs="Times New Roman"/>
        </w:rPr>
        <w:t xml:space="preserve">Pogodbeni stranki se dogovorita, da bosta vse spore iz te pogodbe reševali sporazumno, če pa to ne bo mogoče, jih bosta predložili reševanju Okrajnemu sodišču </w:t>
      </w:r>
      <w:r>
        <w:rPr>
          <w:rFonts w:ascii="Times New Roman" w:hAnsi="Times New Roman" w:cs="Times New Roman"/>
        </w:rPr>
        <w:t>na Jesenicah</w:t>
      </w:r>
      <w:r w:rsidRPr="00676228">
        <w:rPr>
          <w:rFonts w:ascii="Times New Roman" w:hAnsi="Times New Roman" w:cs="Times New Roman"/>
        </w:rPr>
        <w:t xml:space="preserve">. </w:t>
      </w:r>
    </w:p>
    <w:p w14:paraId="2B1A054B" w14:textId="77777777" w:rsidR="00676228" w:rsidRPr="00676228" w:rsidRDefault="00676228" w:rsidP="00676228">
      <w:pPr>
        <w:pStyle w:val="Default"/>
        <w:jc w:val="both"/>
        <w:rPr>
          <w:rFonts w:ascii="Times New Roman" w:hAnsi="Times New Roman" w:cs="Times New Roman"/>
        </w:rPr>
      </w:pPr>
    </w:p>
    <w:p w14:paraId="2049CEC3" w14:textId="77777777" w:rsidR="00676228" w:rsidRDefault="00676228" w:rsidP="00676228">
      <w:pPr>
        <w:pStyle w:val="Default"/>
        <w:jc w:val="center"/>
        <w:rPr>
          <w:rFonts w:ascii="Times New Roman" w:hAnsi="Times New Roman" w:cs="Times New Roman"/>
        </w:rPr>
      </w:pPr>
      <w:r w:rsidRPr="00676228">
        <w:rPr>
          <w:rFonts w:ascii="Times New Roman" w:hAnsi="Times New Roman" w:cs="Times New Roman"/>
        </w:rPr>
        <w:t>8. člen</w:t>
      </w:r>
    </w:p>
    <w:p w14:paraId="4A8DD160" w14:textId="77777777" w:rsidR="00676228" w:rsidRPr="00676228" w:rsidRDefault="00676228" w:rsidP="00676228">
      <w:pPr>
        <w:pStyle w:val="Default"/>
        <w:jc w:val="both"/>
        <w:rPr>
          <w:rFonts w:ascii="Times New Roman" w:hAnsi="Times New Roman" w:cs="Times New Roman"/>
        </w:rPr>
      </w:pPr>
    </w:p>
    <w:p w14:paraId="3DA6351B" w14:textId="77777777" w:rsidR="00676228" w:rsidRDefault="00676228" w:rsidP="00676228">
      <w:pPr>
        <w:pStyle w:val="Default"/>
        <w:jc w:val="both"/>
        <w:rPr>
          <w:rFonts w:ascii="Times New Roman" w:hAnsi="Times New Roman" w:cs="Times New Roman"/>
        </w:rPr>
      </w:pPr>
      <w:r w:rsidRPr="00676228">
        <w:rPr>
          <w:rFonts w:ascii="Times New Roman" w:hAnsi="Times New Roman" w:cs="Times New Roman"/>
        </w:rPr>
        <w:t xml:space="preserve">Pogodba stopi v veljavo, ko jo podpišeta obe pogodbeni stranki. </w:t>
      </w:r>
    </w:p>
    <w:p w14:paraId="2C500F7F" w14:textId="77777777" w:rsidR="00676228" w:rsidRPr="00676228" w:rsidRDefault="00676228" w:rsidP="00676228">
      <w:pPr>
        <w:pStyle w:val="Default"/>
        <w:jc w:val="both"/>
        <w:rPr>
          <w:rFonts w:ascii="Times New Roman" w:hAnsi="Times New Roman" w:cs="Times New Roman"/>
        </w:rPr>
      </w:pPr>
    </w:p>
    <w:p w14:paraId="166F47F1" w14:textId="77777777" w:rsidR="00676228" w:rsidRDefault="00676228" w:rsidP="00676228">
      <w:pPr>
        <w:pStyle w:val="Default"/>
        <w:jc w:val="center"/>
        <w:rPr>
          <w:rFonts w:ascii="Times New Roman" w:hAnsi="Times New Roman" w:cs="Times New Roman"/>
        </w:rPr>
      </w:pPr>
      <w:r w:rsidRPr="00676228">
        <w:rPr>
          <w:rFonts w:ascii="Times New Roman" w:hAnsi="Times New Roman" w:cs="Times New Roman"/>
        </w:rPr>
        <w:t>9. člen</w:t>
      </w:r>
    </w:p>
    <w:p w14:paraId="4627A2FF" w14:textId="77777777" w:rsidR="00676228" w:rsidRPr="00676228" w:rsidRDefault="00676228" w:rsidP="00676228">
      <w:pPr>
        <w:pStyle w:val="Default"/>
        <w:jc w:val="both"/>
        <w:rPr>
          <w:rFonts w:ascii="Times New Roman" w:hAnsi="Times New Roman" w:cs="Times New Roman"/>
        </w:rPr>
      </w:pPr>
    </w:p>
    <w:p w14:paraId="79A4DE2F" w14:textId="77777777" w:rsidR="00676228" w:rsidRDefault="00676228" w:rsidP="00676228">
      <w:pPr>
        <w:pStyle w:val="Default"/>
        <w:jc w:val="both"/>
        <w:rPr>
          <w:rFonts w:ascii="Times New Roman" w:hAnsi="Times New Roman" w:cs="Times New Roman"/>
        </w:rPr>
      </w:pPr>
      <w:r w:rsidRPr="00676228">
        <w:rPr>
          <w:rFonts w:ascii="Times New Roman" w:hAnsi="Times New Roman" w:cs="Times New Roman"/>
        </w:rPr>
        <w:t xml:space="preserve">Pogodba je napisana v </w:t>
      </w:r>
      <w:r>
        <w:rPr>
          <w:rFonts w:ascii="Times New Roman" w:hAnsi="Times New Roman" w:cs="Times New Roman"/>
        </w:rPr>
        <w:t>treh</w:t>
      </w:r>
      <w:r w:rsidRPr="00676228">
        <w:rPr>
          <w:rFonts w:ascii="Times New Roman" w:hAnsi="Times New Roman" w:cs="Times New Roman"/>
        </w:rPr>
        <w:t xml:space="preserve"> izvodih, od katerih prejme </w:t>
      </w:r>
      <w:r>
        <w:rPr>
          <w:rFonts w:ascii="Times New Roman" w:hAnsi="Times New Roman" w:cs="Times New Roman"/>
        </w:rPr>
        <w:t xml:space="preserve">občina dva izvoda, upravičenec pa </w:t>
      </w:r>
      <w:r w:rsidRPr="00676228">
        <w:rPr>
          <w:rFonts w:ascii="Times New Roman" w:hAnsi="Times New Roman" w:cs="Times New Roman"/>
        </w:rPr>
        <w:t xml:space="preserve">en izvod. </w:t>
      </w:r>
    </w:p>
    <w:p w14:paraId="44ECB134" w14:textId="77777777" w:rsidR="00676228" w:rsidRDefault="00676228" w:rsidP="00676228">
      <w:pPr>
        <w:pStyle w:val="Default"/>
        <w:jc w:val="both"/>
        <w:rPr>
          <w:rFonts w:ascii="Times New Roman" w:hAnsi="Times New Roman" w:cs="Times New Roman"/>
        </w:rPr>
      </w:pPr>
    </w:p>
    <w:p w14:paraId="4756E2BE" w14:textId="77777777" w:rsidR="00676228" w:rsidRDefault="005B4BF7" w:rsidP="00676228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Datum: </w:t>
      </w:r>
      <w:r w:rsidR="00676228" w:rsidRPr="00676228">
        <w:rPr>
          <w:rFonts w:ascii="Times New Roman" w:hAnsi="Times New Roman" w:cs="Times New Roman"/>
        </w:rPr>
        <w:t xml:space="preserve">_____________ </w:t>
      </w:r>
    </w:p>
    <w:p w14:paraId="6B457E78" w14:textId="77777777" w:rsidR="00676228" w:rsidRDefault="00676228" w:rsidP="00676228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Številka:</w:t>
      </w:r>
      <w:r w:rsidR="005B4B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</w:t>
      </w:r>
    </w:p>
    <w:p w14:paraId="6411AD90" w14:textId="77777777" w:rsidR="00676228" w:rsidRDefault="00676228" w:rsidP="00676228">
      <w:pPr>
        <w:pStyle w:val="Default"/>
        <w:jc w:val="both"/>
        <w:rPr>
          <w:rFonts w:ascii="Times New Roman" w:hAnsi="Times New Roman" w:cs="Times New Roman"/>
        </w:rPr>
      </w:pPr>
    </w:p>
    <w:p w14:paraId="153C63C7" w14:textId="77777777" w:rsidR="00676228" w:rsidRDefault="00676228" w:rsidP="00676228">
      <w:pPr>
        <w:pStyle w:val="Default"/>
        <w:jc w:val="both"/>
        <w:rPr>
          <w:rFonts w:ascii="Times New Roman" w:hAnsi="Times New Roman" w:cs="Times New Roman"/>
        </w:rPr>
      </w:pPr>
    </w:p>
    <w:p w14:paraId="48CC8370" w14:textId="77777777" w:rsidR="00676228" w:rsidRPr="008B1784" w:rsidRDefault="00676228" w:rsidP="00676228">
      <w:pPr>
        <w:rPr>
          <w:sz w:val="22"/>
          <w:szCs w:val="22"/>
        </w:rPr>
      </w:pPr>
    </w:p>
    <w:p w14:paraId="68DB37BA" w14:textId="14699BF4" w:rsidR="00676228" w:rsidRPr="008B1784" w:rsidRDefault="00676228" w:rsidP="00676228">
      <w:pPr>
        <w:rPr>
          <w:b/>
          <w:sz w:val="22"/>
          <w:szCs w:val="22"/>
        </w:rPr>
      </w:pPr>
      <w:r>
        <w:rPr>
          <w:b/>
          <w:sz w:val="22"/>
          <w:szCs w:val="22"/>
        </w:rPr>
        <w:t>KONČNI PREJEMNIK: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</w:t>
      </w:r>
      <w:r w:rsidR="00DE38AF">
        <w:rPr>
          <w:b/>
          <w:sz w:val="22"/>
          <w:szCs w:val="22"/>
        </w:rPr>
        <w:t xml:space="preserve"> </w:t>
      </w:r>
      <w:r w:rsidRPr="008B1784">
        <w:rPr>
          <w:b/>
          <w:sz w:val="22"/>
          <w:szCs w:val="22"/>
        </w:rPr>
        <w:t>Občina Kranjska Gora</w:t>
      </w:r>
    </w:p>
    <w:p w14:paraId="3CF5C4D2" w14:textId="764AAA65" w:rsidR="00676228" w:rsidRPr="008B1784" w:rsidRDefault="00676228" w:rsidP="00676228">
      <w:pPr>
        <w:rPr>
          <w:b/>
          <w:sz w:val="22"/>
          <w:szCs w:val="22"/>
        </w:rPr>
      </w:pPr>
      <w:r w:rsidRPr="008B1784">
        <w:rPr>
          <w:b/>
          <w:sz w:val="22"/>
          <w:szCs w:val="22"/>
        </w:rPr>
        <w:tab/>
      </w:r>
      <w:r w:rsidRPr="008B1784">
        <w:rPr>
          <w:b/>
          <w:sz w:val="22"/>
          <w:szCs w:val="22"/>
        </w:rPr>
        <w:tab/>
      </w:r>
      <w:r w:rsidRPr="008B1784">
        <w:rPr>
          <w:b/>
          <w:sz w:val="22"/>
          <w:szCs w:val="22"/>
        </w:rPr>
        <w:tab/>
      </w:r>
      <w:r w:rsidRPr="008B1784">
        <w:rPr>
          <w:b/>
          <w:sz w:val="22"/>
          <w:szCs w:val="22"/>
        </w:rPr>
        <w:tab/>
        <w:t xml:space="preserve">                    </w:t>
      </w:r>
      <w:r>
        <w:rPr>
          <w:b/>
          <w:sz w:val="22"/>
          <w:szCs w:val="22"/>
        </w:rPr>
        <w:t xml:space="preserve">           </w:t>
      </w:r>
      <w:r w:rsidRPr="008B1784"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 xml:space="preserve">                                    </w:t>
      </w:r>
      <w:r w:rsidRPr="008B1784">
        <w:rPr>
          <w:b/>
          <w:sz w:val="22"/>
          <w:szCs w:val="22"/>
        </w:rPr>
        <w:t>Župan</w:t>
      </w:r>
      <w:r w:rsidR="002B6331">
        <w:rPr>
          <w:b/>
          <w:sz w:val="22"/>
          <w:szCs w:val="22"/>
        </w:rPr>
        <w:t>ja</w:t>
      </w:r>
    </w:p>
    <w:p w14:paraId="3B8C757F" w14:textId="689E5FDA" w:rsidR="002E63FC" w:rsidRPr="00676228" w:rsidRDefault="002B6331" w:rsidP="00A8047F">
      <w:pPr>
        <w:rPr>
          <w:sz w:val="24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Henrika Zupan</w:t>
      </w:r>
    </w:p>
    <w:sectPr w:rsidR="002E63FC" w:rsidRPr="00676228" w:rsidSect="00E35DAF">
      <w:pgSz w:w="11907" w:h="16840" w:code="9"/>
      <w:pgMar w:top="1418" w:right="1418" w:bottom="993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AB9B5" w14:textId="77777777" w:rsidR="00FC6C18" w:rsidRDefault="00FC6C18">
      <w:r>
        <w:separator/>
      </w:r>
    </w:p>
  </w:endnote>
  <w:endnote w:type="continuationSeparator" w:id="0">
    <w:p w14:paraId="1209D59E" w14:textId="77777777" w:rsidR="00FC6C18" w:rsidRDefault="00FC6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0D76F" w14:textId="77777777" w:rsidR="00FC6C18" w:rsidRDefault="00FC6C18">
      <w:r>
        <w:separator/>
      </w:r>
    </w:p>
  </w:footnote>
  <w:footnote w:type="continuationSeparator" w:id="0">
    <w:p w14:paraId="7B11F8D9" w14:textId="77777777" w:rsidR="00FC6C18" w:rsidRDefault="00FC6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1">
    <w:nsid w:val="17183BC8"/>
    <w:multiLevelType w:val="hybridMultilevel"/>
    <w:tmpl w:val="6A48C1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91E1C4A"/>
    <w:multiLevelType w:val="hybridMultilevel"/>
    <w:tmpl w:val="F1FC123C"/>
    <w:lvl w:ilvl="0" w:tplc="C23E61A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CED45F5"/>
    <w:multiLevelType w:val="hybridMultilevel"/>
    <w:tmpl w:val="8200C3BE"/>
    <w:lvl w:ilvl="0" w:tplc="AF247E6C">
      <w:start w:val="428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70B28"/>
    <w:multiLevelType w:val="hybridMultilevel"/>
    <w:tmpl w:val="B3A2EBC2"/>
    <w:lvl w:ilvl="0" w:tplc="C23E61AA">
      <w:start w:val="428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42900708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901670802">
    <w:abstractNumId w:val="3"/>
  </w:num>
  <w:num w:numId="3" w16cid:durableId="1554197990">
    <w:abstractNumId w:val="4"/>
  </w:num>
  <w:num w:numId="4" w16cid:durableId="1789661943">
    <w:abstractNumId w:val="2"/>
  </w:num>
  <w:num w:numId="5" w16cid:durableId="8452435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76228"/>
    <w:rsid w:val="00037AE6"/>
    <w:rsid w:val="000522EE"/>
    <w:rsid w:val="000A2B6C"/>
    <w:rsid w:val="000F7584"/>
    <w:rsid w:val="00110647"/>
    <w:rsid w:val="00112573"/>
    <w:rsid w:val="001148C0"/>
    <w:rsid w:val="00130594"/>
    <w:rsid w:val="00135232"/>
    <w:rsid w:val="00152095"/>
    <w:rsid w:val="00155572"/>
    <w:rsid w:val="00180684"/>
    <w:rsid w:val="001B1DB7"/>
    <w:rsid w:val="001D37AA"/>
    <w:rsid w:val="001E1318"/>
    <w:rsid w:val="001E340C"/>
    <w:rsid w:val="00213DFC"/>
    <w:rsid w:val="00215FB9"/>
    <w:rsid w:val="0027378C"/>
    <w:rsid w:val="00296F92"/>
    <w:rsid w:val="002A44C3"/>
    <w:rsid w:val="002B0A3B"/>
    <w:rsid w:val="002B6331"/>
    <w:rsid w:val="002E1D34"/>
    <w:rsid w:val="002E63FC"/>
    <w:rsid w:val="003140D7"/>
    <w:rsid w:val="00326AC5"/>
    <w:rsid w:val="00340A08"/>
    <w:rsid w:val="00360C1C"/>
    <w:rsid w:val="00374356"/>
    <w:rsid w:val="003A118D"/>
    <w:rsid w:val="003B68DF"/>
    <w:rsid w:val="003D50FC"/>
    <w:rsid w:val="003E6BB3"/>
    <w:rsid w:val="0042402B"/>
    <w:rsid w:val="004400C4"/>
    <w:rsid w:val="00443551"/>
    <w:rsid w:val="00443FA3"/>
    <w:rsid w:val="0045557F"/>
    <w:rsid w:val="00461509"/>
    <w:rsid w:val="004850C0"/>
    <w:rsid w:val="00487111"/>
    <w:rsid w:val="004917B6"/>
    <w:rsid w:val="00491B77"/>
    <w:rsid w:val="004E5721"/>
    <w:rsid w:val="004F170A"/>
    <w:rsid w:val="004F6D5E"/>
    <w:rsid w:val="00521388"/>
    <w:rsid w:val="005265D8"/>
    <w:rsid w:val="0054194B"/>
    <w:rsid w:val="00590B56"/>
    <w:rsid w:val="005925A3"/>
    <w:rsid w:val="005B4BF7"/>
    <w:rsid w:val="005D7FB3"/>
    <w:rsid w:val="005F168E"/>
    <w:rsid w:val="006165AA"/>
    <w:rsid w:val="00630ED2"/>
    <w:rsid w:val="00636755"/>
    <w:rsid w:val="00644409"/>
    <w:rsid w:val="006606B7"/>
    <w:rsid w:val="006678F9"/>
    <w:rsid w:val="00673658"/>
    <w:rsid w:val="00676228"/>
    <w:rsid w:val="006769AF"/>
    <w:rsid w:val="006A647A"/>
    <w:rsid w:val="006D15B1"/>
    <w:rsid w:val="006D2EFF"/>
    <w:rsid w:val="006E2EC9"/>
    <w:rsid w:val="00704D74"/>
    <w:rsid w:val="00705C37"/>
    <w:rsid w:val="0071546A"/>
    <w:rsid w:val="00731E2B"/>
    <w:rsid w:val="00741546"/>
    <w:rsid w:val="00750461"/>
    <w:rsid w:val="0075155D"/>
    <w:rsid w:val="00761B5B"/>
    <w:rsid w:val="007D5FFA"/>
    <w:rsid w:val="007D74C1"/>
    <w:rsid w:val="007E0E04"/>
    <w:rsid w:val="007F57A4"/>
    <w:rsid w:val="0080087A"/>
    <w:rsid w:val="00880CC6"/>
    <w:rsid w:val="00881E87"/>
    <w:rsid w:val="008937DC"/>
    <w:rsid w:val="008947DD"/>
    <w:rsid w:val="008A23B5"/>
    <w:rsid w:val="008A302E"/>
    <w:rsid w:val="008D1A02"/>
    <w:rsid w:val="008E0D15"/>
    <w:rsid w:val="008E3673"/>
    <w:rsid w:val="008E4095"/>
    <w:rsid w:val="008F27A8"/>
    <w:rsid w:val="008F49B3"/>
    <w:rsid w:val="0091590F"/>
    <w:rsid w:val="009216FD"/>
    <w:rsid w:val="00927648"/>
    <w:rsid w:val="00954644"/>
    <w:rsid w:val="009628D2"/>
    <w:rsid w:val="009779A5"/>
    <w:rsid w:val="0099338E"/>
    <w:rsid w:val="0099482B"/>
    <w:rsid w:val="00996F7E"/>
    <w:rsid w:val="009C3C6D"/>
    <w:rsid w:val="009C5464"/>
    <w:rsid w:val="009E24C3"/>
    <w:rsid w:val="00A008BB"/>
    <w:rsid w:val="00A07AD5"/>
    <w:rsid w:val="00A119DD"/>
    <w:rsid w:val="00A209E4"/>
    <w:rsid w:val="00A46340"/>
    <w:rsid w:val="00A52C97"/>
    <w:rsid w:val="00A76620"/>
    <w:rsid w:val="00A8047F"/>
    <w:rsid w:val="00A83BBC"/>
    <w:rsid w:val="00AB3400"/>
    <w:rsid w:val="00AE7ABE"/>
    <w:rsid w:val="00AF121C"/>
    <w:rsid w:val="00B115A4"/>
    <w:rsid w:val="00B31640"/>
    <w:rsid w:val="00B3188C"/>
    <w:rsid w:val="00B33444"/>
    <w:rsid w:val="00B72D9A"/>
    <w:rsid w:val="00BA39A6"/>
    <w:rsid w:val="00BB5B39"/>
    <w:rsid w:val="00BC1EC1"/>
    <w:rsid w:val="00BD6C8D"/>
    <w:rsid w:val="00BF1221"/>
    <w:rsid w:val="00C43E2E"/>
    <w:rsid w:val="00C4456F"/>
    <w:rsid w:val="00C60DF4"/>
    <w:rsid w:val="00C61F75"/>
    <w:rsid w:val="00C67672"/>
    <w:rsid w:val="00C94D50"/>
    <w:rsid w:val="00CC0E67"/>
    <w:rsid w:val="00CD4A04"/>
    <w:rsid w:val="00D42D14"/>
    <w:rsid w:val="00D75B18"/>
    <w:rsid w:val="00D83257"/>
    <w:rsid w:val="00DC00F8"/>
    <w:rsid w:val="00DC443D"/>
    <w:rsid w:val="00DE38AF"/>
    <w:rsid w:val="00DF3D9B"/>
    <w:rsid w:val="00E039F4"/>
    <w:rsid w:val="00E35DAF"/>
    <w:rsid w:val="00E44F49"/>
    <w:rsid w:val="00E85161"/>
    <w:rsid w:val="00EA39A8"/>
    <w:rsid w:val="00EA3D55"/>
    <w:rsid w:val="00EC0477"/>
    <w:rsid w:val="00ED29EA"/>
    <w:rsid w:val="00EF009A"/>
    <w:rsid w:val="00F0671E"/>
    <w:rsid w:val="00F1643C"/>
    <w:rsid w:val="00F167E0"/>
    <w:rsid w:val="00F311FD"/>
    <w:rsid w:val="00F563E1"/>
    <w:rsid w:val="00F67140"/>
    <w:rsid w:val="00F71247"/>
    <w:rsid w:val="00F81E01"/>
    <w:rsid w:val="00FA494C"/>
    <w:rsid w:val="00FA5F72"/>
    <w:rsid w:val="00FC3351"/>
    <w:rsid w:val="00FC6C18"/>
    <w:rsid w:val="00FD0DF3"/>
    <w:rsid w:val="00FD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B74BB7"/>
  <w15:chartTrackingRefBased/>
  <w15:docId w15:val="{143C244E-865B-41E6-8E3F-BFD205545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A302E"/>
    <w:rPr>
      <w:sz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semiHidden/>
    <w:rsid w:val="00EA3D5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7622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kunsic\Desktop\glava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32ED57-C60D-49DE-A6BE-6BA06ACC8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glava.dotm</Template>
  <TotalTime>50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 B Č I  N A</vt:lpstr>
    </vt:vector>
  </TitlesOfParts>
  <Company>KRANJSKA GORA</Company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B Č I  N A</dc:title>
  <dc:subject/>
  <dc:creator>vkunsic</dc:creator>
  <cp:keywords/>
  <dc:description/>
  <cp:lastModifiedBy>Vesna Kunšič</cp:lastModifiedBy>
  <cp:revision>15</cp:revision>
  <cp:lastPrinted>2019-03-29T08:57:00Z</cp:lastPrinted>
  <dcterms:created xsi:type="dcterms:W3CDTF">2017-03-15T09:09:00Z</dcterms:created>
  <dcterms:modified xsi:type="dcterms:W3CDTF">2026-03-13T09:22:00Z</dcterms:modified>
</cp:coreProperties>
</file>